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2C23" w:rsidRDefault="00242C23" w:rsidP="00242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242C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23" w:rsidRDefault="00242C23" w:rsidP="00564E3C">
      <w:pPr>
        <w:spacing w:after="0" w:line="240" w:lineRule="auto"/>
      </w:pPr>
      <w:r>
        <w:separator/>
      </w:r>
    </w:p>
  </w:endnote>
  <w:endnote w:type="continuationSeparator" w:id="0">
    <w:p w:rsidR="00242C23" w:rsidRDefault="00242C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2C23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23" w:rsidRDefault="00242C23" w:rsidP="00564E3C">
      <w:pPr>
        <w:spacing w:after="0" w:line="240" w:lineRule="auto"/>
      </w:pPr>
      <w:r>
        <w:separator/>
      </w:r>
    </w:p>
  </w:footnote>
  <w:footnote w:type="continuationSeparator" w:id="0">
    <w:p w:rsidR="00242C23" w:rsidRDefault="00242C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C23"/>
    <w:rsid w:val="00242C2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023A6"/>
  <w15:chartTrackingRefBased/>
  <w15:docId w15:val="{6873C0BA-FC85-4BE3-B99B-BD19D83C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2016-01-02T19:02:00Z</dcterms:created>
  <dcterms:modified xsi:type="dcterms:W3CDTF">2016-01-02T19:03:00Z</dcterms:modified>
</cp:coreProperties>
</file>